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5C" w:rsidRDefault="008C1C5C" w:rsidP="008C1C5C">
      <w:pPr>
        <w:jc w:val="center"/>
        <w:rPr>
          <w:b/>
        </w:rPr>
      </w:pPr>
      <w:r>
        <w:rPr>
          <w:b/>
        </w:rPr>
        <w:t xml:space="preserve">Chapter </w:t>
      </w:r>
      <w:bookmarkStart w:id="0" w:name="_AMO_998305286"/>
      <w:r w:rsidR="00DD33BB">
        <w:rPr>
          <w:b/>
        </w:rPr>
        <w:t>15</w:t>
      </w:r>
      <w:r w:rsidR="002862EC">
        <w:rPr>
          <w:b/>
        </w:rPr>
        <w:t xml:space="preserve">: </w:t>
      </w:r>
      <w:r w:rsidR="00DD33BB">
        <w:rPr>
          <w:b/>
        </w:rPr>
        <w:t>Two Sample t-Test</w:t>
      </w:r>
    </w:p>
    <w:p w:rsidR="00DD33BB" w:rsidRPr="00DD33BB" w:rsidRDefault="00DD33BB" w:rsidP="00DD33BB">
      <w:pPr>
        <w:jc w:val="center"/>
      </w:pPr>
      <w:bookmarkStart w:id="1" w:name="_AMO_314293540"/>
      <w:proofErr w:type="gramStart"/>
      <w:r w:rsidRPr="00DD33BB">
        <w:t>t</w:t>
      </w:r>
      <w:proofErr w:type="gramEnd"/>
      <w:r w:rsidRPr="00DD33BB">
        <w:t xml:space="preserve"> Test</w:t>
      </w:r>
      <w:bookmarkEnd w:id="1"/>
    </w:p>
    <w:p w:rsidR="00DD33BB" w:rsidRPr="00DD33BB" w:rsidRDefault="00DD33BB" w:rsidP="00DD33BB">
      <w:pPr>
        <w:jc w:val="center"/>
      </w:pPr>
    </w:p>
    <w:p w:rsidR="00DD33BB" w:rsidRPr="00DD33BB" w:rsidRDefault="00DD33BB" w:rsidP="00DD33BB">
      <w:pPr>
        <w:jc w:val="center"/>
      </w:pPr>
      <w:bookmarkStart w:id="2" w:name="_AMO_764304174"/>
      <w:r w:rsidRPr="00DD33BB">
        <w:t>The TTEST Procedure</w:t>
      </w:r>
    </w:p>
    <w:p w:rsidR="00DD33BB" w:rsidRPr="00DD33BB" w:rsidRDefault="00DD33BB" w:rsidP="00DD33BB">
      <w:pPr>
        <w:jc w:val="center"/>
      </w:pPr>
      <w:r w:rsidRPr="00DD33BB">
        <w:t xml:space="preserve">Variable:  </w:t>
      </w:r>
      <w:proofErr w:type="gramStart"/>
      <w:r w:rsidRPr="00DD33BB">
        <w:t>IUSAGE  (</w:t>
      </w:r>
      <w:proofErr w:type="gramEnd"/>
      <w:r w:rsidRPr="00DD33BB">
        <w:t>IUSAGE)</w:t>
      </w:r>
    </w:p>
    <w:bookmarkEnd w:id="2"/>
    <w:p w:rsidR="00DD33BB" w:rsidRPr="00DD33BB" w:rsidRDefault="00DD33BB" w:rsidP="00DD33BB">
      <w:pPr>
        <w:jc w:val="center"/>
      </w:pPr>
    </w:p>
    <w:p w:rsidR="00DD33BB" w:rsidRPr="00DD33BB" w:rsidRDefault="00DD33BB" w:rsidP="00DD33BB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10"/>
        <w:gridCol w:w="440"/>
        <w:gridCol w:w="830"/>
        <w:gridCol w:w="901"/>
        <w:gridCol w:w="830"/>
        <w:gridCol w:w="1088"/>
        <w:gridCol w:w="1123"/>
      </w:tblGrid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bookmarkStart w:id="3" w:name="_AMO_606101165"/>
            <w:r w:rsidRPr="00DD33BB">
              <w:t>SEX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N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Mean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proofErr w:type="spellStart"/>
            <w:r w:rsidRPr="00DD33BB">
              <w:t>Std</w:t>
            </w:r>
            <w:proofErr w:type="spellEnd"/>
            <w:r w:rsidRPr="00DD33BB">
              <w:t xml:space="preserve"> Dev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proofErr w:type="spellStart"/>
            <w:r w:rsidRPr="00DD33BB">
              <w:t>Std</w:t>
            </w:r>
            <w:proofErr w:type="spellEnd"/>
            <w:r w:rsidRPr="00DD33BB">
              <w:t xml:space="preserve"> Err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Minimum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Maximum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1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15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9.3333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4.4024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1.1367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3.0000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15.0000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2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15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3.8667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1.6847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0.4350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2.0000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6.0000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Diff (1-2)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5.4667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3.3331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1.2171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</w:p>
        </w:tc>
      </w:tr>
      <w:bookmarkEnd w:id="3"/>
    </w:tbl>
    <w:p w:rsidR="00DD33BB" w:rsidRPr="00DD33BB" w:rsidRDefault="00DD33BB" w:rsidP="00DD33BB">
      <w:pPr>
        <w:jc w:val="center"/>
      </w:pPr>
    </w:p>
    <w:p w:rsidR="00DD33BB" w:rsidRPr="00DD33BB" w:rsidRDefault="00DD33BB" w:rsidP="00DD33BB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010"/>
        <w:gridCol w:w="1442"/>
        <w:gridCol w:w="830"/>
        <w:gridCol w:w="830"/>
        <w:gridCol w:w="941"/>
        <w:gridCol w:w="901"/>
        <w:gridCol w:w="830"/>
        <w:gridCol w:w="830"/>
      </w:tblGrid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bookmarkStart w:id="4" w:name="_AMO_709030085"/>
            <w:r w:rsidRPr="00DD33BB">
              <w:t>SEX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Method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Mean</w:t>
            </w:r>
          </w:p>
        </w:tc>
        <w:tc>
          <w:tcPr>
            <w:tcW w:w="0" w:type="auto"/>
            <w:gridSpan w:val="2"/>
            <w:vAlign w:val="bottom"/>
          </w:tcPr>
          <w:p w:rsidR="00DD33BB" w:rsidRPr="00DD33BB" w:rsidRDefault="00DD33BB" w:rsidP="00DD33BB">
            <w:pPr>
              <w:jc w:val="center"/>
            </w:pPr>
            <w:r w:rsidRPr="00DD33BB">
              <w:t>95% CL Mean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proofErr w:type="spellStart"/>
            <w:r w:rsidRPr="00DD33BB">
              <w:t>Std</w:t>
            </w:r>
            <w:proofErr w:type="spellEnd"/>
            <w:r w:rsidRPr="00DD33BB">
              <w:t xml:space="preserve"> Dev</w:t>
            </w:r>
          </w:p>
        </w:tc>
        <w:tc>
          <w:tcPr>
            <w:tcW w:w="0" w:type="auto"/>
            <w:gridSpan w:val="2"/>
            <w:vAlign w:val="bottom"/>
          </w:tcPr>
          <w:p w:rsidR="00DD33BB" w:rsidRPr="00DD33BB" w:rsidRDefault="00DD33BB" w:rsidP="00DD33BB">
            <w:pPr>
              <w:jc w:val="center"/>
            </w:pPr>
            <w:r w:rsidRPr="00DD33BB">
              <w:t xml:space="preserve">95% CL </w:t>
            </w:r>
            <w:proofErr w:type="spellStart"/>
            <w:r w:rsidRPr="00DD33BB">
              <w:t>Std</w:t>
            </w:r>
            <w:proofErr w:type="spellEnd"/>
            <w:r w:rsidRPr="00DD33BB">
              <w:t xml:space="preserve"> Dev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1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/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9.3333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6.8954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11.7713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4.4024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3.2231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6.9430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2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/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3.8667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2.9337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4.7996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1.6847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1.2334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2.6569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Diff (1-2)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Pooled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5.4667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2.9736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7.9597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3.3331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2.6451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4.5079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Diff (1-2)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Satterthwaite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5.4667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2.9098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8.0235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</w:p>
        </w:tc>
      </w:tr>
      <w:bookmarkEnd w:id="4"/>
    </w:tbl>
    <w:p w:rsidR="00DD33BB" w:rsidRPr="00DD33BB" w:rsidRDefault="00DD33BB" w:rsidP="00DD33BB">
      <w:pPr>
        <w:jc w:val="center"/>
      </w:pPr>
    </w:p>
    <w:p w:rsidR="00DD33BB" w:rsidRPr="00DD33BB" w:rsidRDefault="00DD33BB" w:rsidP="00DD33BB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442"/>
        <w:gridCol w:w="1083"/>
        <w:gridCol w:w="830"/>
        <w:gridCol w:w="846"/>
        <w:gridCol w:w="892"/>
      </w:tblGrid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bookmarkStart w:id="5" w:name="_AMO_443751516"/>
            <w:r w:rsidRPr="00DD33BB">
              <w:t>Method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Variances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DF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t Value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proofErr w:type="spellStart"/>
            <w:r w:rsidRPr="00DD33BB">
              <w:t>Pr</w:t>
            </w:r>
            <w:proofErr w:type="spellEnd"/>
            <w:r w:rsidRPr="00DD33BB">
              <w:t xml:space="preserve"> &gt; |t|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Pooled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Equal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28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4.49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0.0001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Satterthwaite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Unequal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18.014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4.49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0.0003</w:t>
            </w:r>
          </w:p>
        </w:tc>
      </w:tr>
      <w:bookmarkEnd w:id="5"/>
    </w:tbl>
    <w:p w:rsidR="00DD33BB" w:rsidRPr="00DD33BB" w:rsidRDefault="00DD33BB" w:rsidP="00DD33BB">
      <w:pPr>
        <w:jc w:val="center"/>
      </w:pPr>
    </w:p>
    <w:p w:rsidR="00DD33BB" w:rsidRPr="00DD33BB" w:rsidRDefault="00DD33BB" w:rsidP="00DD33BB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76"/>
        <w:gridCol w:w="936"/>
        <w:gridCol w:w="863"/>
        <w:gridCol w:w="873"/>
        <w:gridCol w:w="830"/>
      </w:tblGrid>
      <w:tr w:rsidR="00DD33BB" w:rsidRPr="00DD33BB" w:rsidTr="00A579EE">
        <w:trPr>
          <w:jc w:val="center"/>
        </w:trPr>
        <w:tc>
          <w:tcPr>
            <w:tcW w:w="0" w:type="auto"/>
            <w:gridSpan w:val="5"/>
            <w:vAlign w:val="bottom"/>
          </w:tcPr>
          <w:p w:rsidR="00DD33BB" w:rsidRPr="00DD33BB" w:rsidRDefault="00DD33BB" w:rsidP="00DD33BB">
            <w:pPr>
              <w:jc w:val="center"/>
            </w:pPr>
            <w:bookmarkStart w:id="6" w:name="_AMO_382533863"/>
            <w:r w:rsidRPr="00DD33BB">
              <w:t>Equality of Variances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Method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proofErr w:type="spellStart"/>
            <w:r w:rsidRPr="00DD33BB">
              <w:t>Num</w:t>
            </w:r>
            <w:proofErr w:type="spellEnd"/>
            <w:r w:rsidRPr="00DD33BB">
              <w:t xml:space="preserve"> DF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Den DF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F Value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proofErr w:type="spellStart"/>
            <w:r w:rsidRPr="00DD33BB">
              <w:t>Pr</w:t>
            </w:r>
            <w:proofErr w:type="spellEnd"/>
            <w:r w:rsidRPr="00DD33BB">
              <w:t xml:space="preserve"> &gt; F</w:t>
            </w:r>
          </w:p>
        </w:tc>
      </w:tr>
      <w:tr w:rsidR="00DD33BB" w:rsidRPr="00DD33BB" w:rsidTr="00A579EE">
        <w:trPr>
          <w:jc w:val="center"/>
        </w:trPr>
        <w:tc>
          <w:tcPr>
            <w:tcW w:w="0" w:type="auto"/>
            <w:vAlign w:val="bottom"/>
          </w:tcPr>
          <w:p w:rsidR="00DD33BB" w:rsidRPr="00DD33BB" w:rsidRDefault="00DD33BB" w:rsidP="00DD33BB">
            <w:r w:rsidRPr="00DD33BB">
              <w:t>Folded F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14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14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6.83</w:t>
            </w:r>
          </w:p>
        </w:tc>
        <w:tc>
          <w:tcPr>
            <w:tcW w:w="0" w:type="auto"/>
            <w:vAlign w:val="bottom"/>
          </w:tcPr>
          <w:p w:rsidR="00DD33BB" w:rsidRPr="00DD33BB" w:rsidRDefault="00DD33BB" w:rsidP="00DD33BB">
            <w:pPr>
              <w:jc w:val="right"/>
            </w:pPr>
            <w:r w:rsidRPr="00DD33BB">
              <w:t>0.0009</w:t>
            </w:r>
          </w:p>
        </w:tc>
      </w:tr>
      <w:bookmarkEnd w:id="6"/>
    </w:tbl>
    <w:p w:rsidR="00DD33BB" w:rsidRPr="00DD33BB" w:rsidRDefault="00DD33BB" w:rsidP="00DD33BB">
      <w:pPr>
        <w:jc w:val="center"/>
      </w:pPr>
    </w:p>
    <w:bookmarkEnd w:id="0"/>
    <w:p w:rsidR="00DD33BB" w:rsidRDefault="00DD33BB" w:rsidP="008C1C5C">
      <w:pPr>
        <w:jc w:val="center"/>
        <w:rPr>
          <w:b/>
        </w:rPr>
      </w:pPr>
    </w:p>
    <w:sectPr w:rsidR="00DD33BB" w:rsidSect="00AD3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D01" w:rsidRDefault="00510D01" w:rsidP="00BD32CA">
      <w:pPr>
        <w:spacing w:after="0" w:line="240" w:lineRule="auto"/>
      </w:pPr>
      <w:r>
        <w:separator/>
      </w:r>
    </w:p>
  </w:endnote>
  <w:endnote w:type="continuationSeparator" w:id="0">
    <w:p w:rsidR="00510D01" w:rsidRDefault="00510D01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33BB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D01" w:rsidRDefault="00510D01" w:rsidP="00BD32CA">
      <w:pPr>
        <w:spacing w:after="0" w:line="240" w:lineRule="auto"/>
      </w:pPr>
      <w:r>
        <w:separator/>
      </w:r>
    </w:p>
  </w:footnote>
  <w:footnote w:type="continuationSeparator" w:id="0">
    <w:p w:rsidR="00510D01" w:rsidRDefault="00510D01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  <w:bookmarkStart w:id="7" w:name="_GoBack"/>
    <w:bookmarkEnd w:id="7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2862EC"/>
    <w:rsid w:val="00416992"/>
    <w:rsid w:val="00510D01"/>
    <w:rsid w:val="00542255"/>
    <w:rsid w:val="00553FA4"/>
    <w:rsid w:val="005C6EC8"/>
    <w:rsid w:val="008C1C5C"/>
    <w:rsid w:val="00A8176C"/>
    <w:rsid w:val="00AB3D46"/>
    <w:rsid w:val="00AD3A2A"/>
    <w:rsid w:val="00AE422A"/>
    <w:rsid w:val="00AF6EF8"/>
    <w:rsid w:val="00BC21FF"/>
    <w:rsid w:val="00BD32CA"/>
    <w:rsid w:val="00DD33BB"/>
    <w:rsid w:val="00E6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1226B0-76D4-4407-B95F-64DACDAB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15 Two Sample t-Test.docx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2017-03-06T21:52:00Z</dcterms:created>
  <dcterms:modified xsi:type="dcterms:W3CDTF">2017-03-06T21:52:00Z</dcterms:modified>
</cp:coreProperties>
</file>